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7B3" w:rsidRPr="00D12D05" w:rsidRDefault="005327B3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 5</w:t>
      </w:r>
      <w:bookmarkStart w:id="0" w:name="_GoBack"/>
      <w:bookmarkEnd w:id="0"/>
    </w:p>
    <w:p w:rsidR="005327B3" w:rsidRPr="00D12D05" w:rsidRDefault="005327B3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5327B3" w:rsidRPr="00D12D05" w:rsidRDefault="005327B3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13.11.2020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355</w:t>
      </w:r>
    </w:p>
    <w:p w:rsidR="005327B3" w:rsidRDefault="005327B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327B3" w:rsidRPr="00883434" w:rsidRDefault="005327B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883434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№ 7</w:t>
      </w:r>
    </w:p>
    <w:p w:rsidR="005327B3" w:rsidRPr="00883434" w:rsidRDefault="005327B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83434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5327B3" w:rsidRPr="00883434" w:rsidRDefault="005327B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19.12.2019</w:t>
      </w:r>
      <w:r w:rsidRPr="00883434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285</w:t>
      </w:r>
    </w:p>
    <w:p w:rsidR="005327B3" w:rsidRPr="00883434" w:rsidRDefault="005327B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327B3" w:rsidRPr="00883434" w:rsidRDefault="005327B3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25A7C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</w:t>
      </w:r>
      <w:r>
        <w:rPr>
          <w:rFonts w:ascii="Times New Roman" w:hAnsi="Times New Roman"/>
          <w:sz w:val="28"/>
          <w:szCs w:val="28"/>
        </w:rPr>
        <w:t>20</w:t>
      </w:r>
      <w:r w:rsidRPr="00B25A7C">
        <w:rPr>
          <w:rFonts w:ascii="Times New Roman" w:hAnsi="Times New Roman"/>
          <w:sz w:val="28"/>
          <w:szCs w:val="28"/>
        </w:rPr>
        <w:t xml:space="preserve"> год</w:t>
      </w:r>
    </w:p>
    <w:p w:rsidR="005327B3" w:rsidRPr="00E619A7" w:rsidRDefault="005327B3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327B3" w:rsidRDefault="005327B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D3B12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05"/>
        <w:gridCol w:w="1486"/>
        <w:gridCol w:w="527"/>
        <w:gridCol w:w="1202"/>
      </w:tblGrid>
      <w:tr w:rsidR="005327B3" w:rsidRPr="002A243B" w:rsidTr="002A243B">
        <w:trPr>
          <w:cantSplit/>
          <w:trHeight w:val="20"/>
          <w:tblHeader/>
        </w:trPr>
        <w:tc>
          <w:tcPr>
            <w:tcW w:w="3457" w:type="pct"/>
            <w:vAlign w:val="center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13" w:type="pct"/>
            <w:vAlign w:val="center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253" w:type="pct"/>
            <w:vAlign w:val="center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577" w:type="pct"/>
            <w:vAlign w:val="center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5327B3" w:rsidRPr="002A243B" w:rsidTr="002A243B">
        <w:trPr>
          <w:cantSplit/>
          <w:trHeight w:val="20"/>
          <w:tblHeader/>
        </w:trPr>
        <w:tc>
          <w:tcPr>
            <w:tcW w:w="3457" w:type="pct"/>
            <w:vAlign w:val="center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13" w:type="pct"/>
            <w:vAlign w:val="center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3" w:type="pct"/>
            <w:vAlign w:val="center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7" w:type="pct"/>
            <w:vAlign w:val="center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1 862 173,0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1 634 011,7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1 707,5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1 707,5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1 707,5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167,2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1 540,3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1 568 761,4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204 185,2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204 185,2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55 743,6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148 441,6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37 357,3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37 357,3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34 125,5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3 231,8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11 874,2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11 874,2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10 155,6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1 718,6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2 189,0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2 189,0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1 995,0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194,0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792 310,6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792 310,6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688 252,7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104 057,9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13 452,9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13 452,9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12 260,5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1 192,4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8 685,8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4 019,5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4 019,5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2 856,8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1 162,7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3 266,4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3 266,4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2 823,4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443,0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1 399,9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1 399,9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1 210,0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189,9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E2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49 712,5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37 405,6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37 405,6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37 405,6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12 306,9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12 306,9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12 306,9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E5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418,0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418,0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418,0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418,0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525,0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"Муниципальная составляющая регионального проекта "Современная школа""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2 E1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2 E4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101 041,2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35 167,6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35 167,6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35 167,6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35 167,6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65 833,7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65 671,5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65 671,5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65 671,5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3 E8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126 595,1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87 846,3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64 756,6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64 756,6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58 582,9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6 173,7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22 767,0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322,7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322,7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322,7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14 096,8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14 096,8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14 096,8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8 062,5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6 034,4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24 652,0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2 665,0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2 665,0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1 030,0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1 635,0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21 987,0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19 250,0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19 250,0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2 737,0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1 527,0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1 210,0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78 147,4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68 136,2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58 716,6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30 257,9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30 257,9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30 257,9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14 836,3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14 836,3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14 836,3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13 494,5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11 322,6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11 322,6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1 312,7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1 312,7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859,2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859,2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127,9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111,2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111,2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7 785,2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7 785,2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1 634,4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1 634,4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10 011,2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7 065,0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Денежные выплаты отдельным категориям граждан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454,0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454,0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454,0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2 946,2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03 1 00 00000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03 1 01 00000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246 450,4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85 545,8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65 579,1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64 941,1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64 941,1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64 941,1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230,0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230,0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230,0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04 1 05 00000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159 846,0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"Развитие туризма"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04 4 00 00000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04 4 01 00000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«Поддержка социально-ориентированных некоммерческих организаций»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04 5 00 00000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228,2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ресурсного центра поддержки социально ориентированных некоммерческих организаций»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04 5 01 00000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228,2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04 5 01 00590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228,2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04 5 01 00590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228,2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04 5 01 00590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228,2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561 887,6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468 409,7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620,6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620,6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620,6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620,6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05 1 03 00000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1 066,6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1 066,6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1 066,6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1 066,6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05 1 04 00000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05 1 05 00000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4 750,2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4 750,2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2 122,2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2 122,2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2 628,0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2 628,0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05 1 06 00000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437 633,4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435 442,2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435 442,2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435 442,2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2 191,2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2 031,2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2 031,2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P5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93 477,9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05 2 02 00000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2 020,1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2 020,1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2 020,1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2 020,1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05 2 03 00000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85 764,3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05 2 04 00000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05 2 05 00000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1 064,0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P5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10 729,0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2 738,2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2 738,2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2 738,2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288,5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288,5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59,4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59,4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2 390,3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1 559,0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831,3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7 823,3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6 912,6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5 258,0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5 258,0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5 258,0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1 654,6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1 515,2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1 515,2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139,4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139,4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237,5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237,5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643,2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189,5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453,7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30 926,8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3 079,7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3 079,7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37,0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37,0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117,0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117,0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816 289,4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12 912,0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08 1 03 00000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11 912,0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4 650,0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4 650,0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4 650,0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6 912,0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6 912,0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6 912,0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08 1 04 00000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08 1 06 00000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200,0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186,0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186,0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186,0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14,0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14,0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14,0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772 476,2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16 517,2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"Возмещение за жилое помещение"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08 2 03 00000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08 2 04 00000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8 944,1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8 944,1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8 944,1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8 944,1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08 2 05 00000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730 019,4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678 918,0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28 139,5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28 139,5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279 708,5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279 708,5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371 070,0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371 070,0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51 101,4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2 118,1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2 118,1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21 053,3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21 053,3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27 930,0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27 930,0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08 2 06 00000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5 123,7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08 2 06 82672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4 765,0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08 2 06 82672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4 765,0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08 2 06 82672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4 765,0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06 S2672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358,7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06 S2672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358,7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06 S2672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358,7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08 2 07 00000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6 398,4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08 3 01 00000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4 725,1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08 3 05 00000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20 730,3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20 730,3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3 522,5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3 522,5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553 244,6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395 749,8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09 1 02 00000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35 237,4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"Реконструкция сетей теплоснабжения"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09 1 03 00000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357 670,3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621,9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621,9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621,9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128 476,1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31 662,2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09 3 05 00000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09 3 06 00000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Погашение задолженности за потребленные топливно-энергетические ресурсы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09 3 06 85151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09 3 06 85151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09 3 06 85151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29 018,8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"Благоустройство городских территорий"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09 6 02 00000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10 747,4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10 747,4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10 747,4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10 747,4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18 271,4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2 378,9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2 378,9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2 378,9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6 022,6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5 777,6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1 833,5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139,1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97,1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62,0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62,0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42,0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1 738,1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1 738,1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1 693,3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1 693,3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44,8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44,8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10 1 07 00000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10 1 09 00000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"Приобретение устройств для борьбы с беспилотными радиоуправляемыми летательными средствами, в целях принятия мер по устранению причин и условий, способствующих совершению правонарушений, защиты жизни, здоровья и имущества граждан в местах проведения публичных (массовых) мероприятий и прилегающих к ним территорий"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10 1 10 00000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4 063,6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293,4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193,3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11 3 00 00000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11 3 01 00000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23 240,5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2 875,2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15 267,7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15 267,7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3 016,2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3 016,2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6 253,7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497,0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2 533,6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120,6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120,6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13 2 04 00000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13 2 05 00000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53 041,0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 и повышение инвестиционной привлекательности"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14 1 00 00000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Всероссийской переписи населения 2020 года"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14 1 03 00000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Проведение Всероссийской переписи населения 2020 года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43 850,6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43 850,6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8 548,2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14 3 03 00000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"Предоставление неотложных мер поддержки субъектам малого и среднего предпринимательства, осуществляющим деятельность в отраслях, пострадавших от распространения новой коронавирусной инфекции"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14 3 04 00000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3 444,2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3 099,8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3 099,8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3 099,8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344,4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344,4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344,4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I4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4 210,8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889,7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"Поддержка физических лиц, не являющихся индивидуальными предпринимателями и применяющих специальный налоговый режим "Налог на профессиональный доход"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14 5 00 00000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"Пропаганда, популяризация и продвижение налогового режима "Налог на профессиональный доход""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14 5 01 00000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14 5 01 99990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14 5 01 99990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14 5 01 99990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7 710,9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"Цифровой город"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5 769,7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15 1 02 00000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15 1 03 00000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«Развитие системы обеспечения информационной безопасности органов местного самоуправления»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15 2 03 00000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163 288,9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71 264,7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16 1 02 00000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88 255,2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58 158,6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58 158,6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58 158,6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58 158,6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981,0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981,0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981,0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981,0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29 115,6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2 805,5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2 805,5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2 805,5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26 310,1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26 310,1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26 310,1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3 769,1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3 769,1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8 921,1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6 765,1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17 2 02 00000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31 628,7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18 1 00 00000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1 077,6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18 1 01 00000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18 1 02 00000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30 551,1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18 2 01 00000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18 2 02 00000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18 2 03 00000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32 849,8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32 849,8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3 723,4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3 723,4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3 723,4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3 723,4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28 616,4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22 645,0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22 004,8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22 004,8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640,3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640,3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19 1 03 00000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481 993,4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480 921,4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480 921,4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196 329,5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159 052,6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159 052,6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33 570,6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33 570,6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3 706,3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3 706,3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270 778,6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262 417,8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262 417,8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6 639,7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6 639,7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841,8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841,8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879,4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349,4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530,0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2 300,2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4 032,5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4 032,5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4 032,5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1 001,8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1 076,2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882,1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882,1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194,1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194,1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126 454,8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17 168,5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17 168,5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17 168,5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17 168,5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11 630,7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11 630,7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11 630,7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11 630,7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26 924,0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950,3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950,3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950,3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25 973,7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25 973,7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25 973,7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58 582,4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17 453,3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17 453,3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17 453,3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на реализацию проекта инициативного бюджетирования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21 0 06 61830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3 999,1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21 0 06 61830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3 999,1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21 0 06 61830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3 999,1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33 089,5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28 092,8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28 092,8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4 996,7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4 996,7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49 117,1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24 384,6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23 864,9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13 568,1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13 060,9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13 060,9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167,9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167,9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339,3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329,3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2 280,1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2 280,1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2 280,1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337,1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Исполнение отдельных полномочий Думы города Пыть-Яха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19 076,6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6 408,1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6 408,1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6 408,1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12 395,3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11 463,9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11 463,9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"Оказание содействия в подготовке проведения общероссийского голосования, а также в информировании граждан Российской Федерации о такой подготовке"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4 W0 00000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5327B3" w:rsidRPr="002A243B" w:rsidTr="002A243B">
        <w:trPr>
          <w:cantSplit/>
          <w:trHeight w:val="20"/>
        </w:trPr>
        <w:tc>
          <w:tcPr>
            <w:tcW w:w="3457" w:type="pct"/>
            <w:noWrap/>
          </w:tcPr>
          <w:p w:rsidR="005327B3" w:rsidRPr="002A243B" w:rsidRDefault="005327B3" w:rsidP="002A24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1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noWrap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5327B3" w:rsidRPr="002A243B" w:rsidRDefault="005327B3" w:rsidP="002A24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5 155 234,3</w:t>
            </w:r>
          </w:p>
        </w:tc>
      </w:tr>
    </w:tbl>
    <w:p w:rsidR="005327B3" w:rsidRDefault="005327B3" w:rsidP="002A243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ect id="Прямоугольник 18" o:spid="_x0000_s1026" style="position:absolute;left:0;text-align:left;margin-left:547.5pt;margin-top:-18.5pt;width:28.5pt;height:24pt;z-index:251658240;visibility:visible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" filled="f" stroked="f">
            <v:textbox>
              <w:txbxContent>
                <w:p w:rsidR="005327B3" w:rsidRPr="00827A24" w:rsidRDefault="005327B3" w:rsidP="00C872CB">
                  <w:pPr>
                    <w:rPr>
                      <w:sz w:val="28"/>
                      <w:szCs w:val="28"/>
                    </w:rPr>
                  </w:pPr>
                  <w:r w:rsidRPr="00827A24">
                    <w:rPr>
                      <w:sz w:val="28"/>
                      <w:szCs w:val="28"/>
                    </w:rPr>
                    <w:t>»</w:t>
                  </w:r>
                  <w:r>
                    <w:rPr>
                      <w:sz w:val="28"/>
                      <w:szCs w:val="28"/>
                    </w:rPr>
                    <w:t>.</w:t>
                  </w:r>
                </w:p>
              </w:txbxContent>
            </v:textbox>
            <w10:wrap anchorx="margin"/>
          </v:rect>
        </w:pict>
      </w:r>
    </w:p>
    <w:sectPr w:rsidR="005327B3" w:rsidSect="00195E56">
      <w:headerReference w:type="even" r:id="rId6"/>
      <w:headerReference w:type="default" r:id="rId7"/>
      <w:pgSz w:w="11906" w:h="16838"/>
      <w:pgMar w:top="567" w:right="851" w:bottom="567" w:left="851" w:header="283" w:footer="283" w:gutter="0"/>
      <w:pgNumType w:start="10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7B3" w:rsidRDefault="005327B3" w:rsidP="00E619A7">
      <w:pPr>
        <w:spacing w:after="0" w:line="240" w:lineRule="auto"/>
      </w:pPr>
      <w:r>
        <w:separator/>
      </w:r>
    </w:p>
  </w:endnote>
  <w:endnote w:type="continuationSeparator" w:id="0">
    <w:p w:rsidR="005327B3" w:rsidRDefault="005327B3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7B3" w:rsidRDefault="005327B3" w:rsidP="00E619A7">
      <w:pPr>
        <w:spacing w:after="0" w:line="240" w:lineRule="auto"/>
      </w:pPr>
      <w:r>
        <w:separator/>
      </w:r>
    </w:p>
  </w:footnote>
  <w:footnote w:type="continuationSeparator" w:id="0">
    <w:p w:rsidR="005327B3" w:rsidRDefault="005327B3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7B3" w:rsidRDefault="005327B3" w:rsidP="0023521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327B3" w:rsidRDefault="005327B3" w:rsidP="00DE490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7B3" w:rsidRDefault="005327B3" w:rsidP="00C855B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109</w:t>
    </w:r>
    <w:r>
      <w:rPr>
        <w:rStyle w:val="PageNumber"/>
      </w:rPr>
      <w:fldChar w:fldCharType="end"/>
    </w:r>
  </w:p>
  <w:p w:rsidR="005327B3" w:rsidRDefault="005327B3" w:rsidP="00235214">
    <w:pPr>
      <w:pStyle w:val="Header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02FC"/>
    <w:rsid w:val="00002AC0"/>
    <w:rsid w:val="000530F6"/>
    <w:rsid w:val="0009774D"/>
    <w:rsid w:val="000E5FC2"/>
    <w:rsid w:val="000F5406"/>
    <w:rsid w:val="00124ADA"/>
    <w:rsid w:val="00195E56"/>
    <w:rsid w:val="001D0B8E"/>
    <w:rsid w:val="002238FA"/>
    <w:rsid w:val="00235214"/>
    <w:rsid w:val="002407A7"/>
    <w:rsid w:val="00250588"/>
    <w:rsid w:val="00255EA7"/>
    <w:rsid w:val="002A243B"/>
    <w:rsid w:val="002B68CB"/>
    <w:rsid w:val="002C7D35"/>
    <w:rsid w:val="002E5C59"/>
    <w:rsid w:val="003336DF"/>
    <w:rsid w:val="00397596"/>
    <w:rsid w:val="003D0D0A"/>
    <w:rsid w:val="003D5DE2"/>
    <w:rsid w:val="004024AA"/>
    <w:rsid w:val="00434C39"/>
    <w:rsid w:val="004B37EE"/>
    <w:rsid w:val="004D4C19"/>
    <w:rsid w:val="005327B3"/>
    <w:rsid w:val="00560043"/>
    <w:rsid w:val="00596157"/>
    <w:rsid w:val="005F711B"/>
    <w:rsid w:val="00615C20"/>
    <w:rsid w:val="00687140"/>
    <w:rsid w:val="00695BFA"/>
    <w:rsid w:val="006A3B70"/>
    <w:rsid w:val="006C47E0"/>
    <w:rsid w:val="006D3B12"/>
    <w:rsid w:val="00742838"/>
    <w:rsid w:val="00750C2B"/>
    <w:rsid w:val="0075166D"/>
    <w:rsid w:val="00760158"/>
    <w:rsid w:val="00773DFD"/>
    <w:rsid w:val="00786BC3"/>
    <w:rsid w:val="00806D23"/>
    <w:rsid w:val="00827A24"/>
    <w:rsid w:val="00864E9B"/>
    <w:rsid w:val="00871214"/>
    <w:rsid w:val="00880BB9"/>
    <w:rsid w:val="00883434"/>
    <w:rsid w:val="008E02FC"/>
    <w:rsid w:val="009067DD"/>
    <w:rsid w:val="009D7C34"/>
    <w:rsid w:val="009F3C11"/>
    <w:rsid w:val="00A1120E"/>
    <w:rsid w:val="00A25BD3"/>
    <w:rsid w:val="00A279AB"/>
    <w:rsid w:val="00A50E51"/>
    <w:rsid w:val="00A762F9"/>
    <w:rsid w:val="00A82136"/>
    <w:rsid w:val="00AE02B4"/>
    <w:rsid w:val="00B25A7C"/>
    <w:rsid w:val="00B92905"/>
    <w:rsid w:val="00C05FD1"/>
    <w:rsid w:val="00C855BC"/>
    <w:rsid w:val="00C86021"/>
    <w:rsid w:val="00C872CB"/>
    <w:rsid w:val="00C87772"/>
    <w:rsid w:val="00CA3DE1"/>
    <w:rsid w:val="00D12D05"/>
    <w:rsid w:val="00D14C61"/>
    <w:rsid w:val="00D17E1A"/>
    <w:rsid w:val="00D330B1"/>
    <w:rsid w:val="00D40128"/>
    <w:rsid w:val="00DE490E"/>
    <w:rsid w:val="00E619A7"/>
    <w:rsid w:val="00E653EB"/>
    <w:rsid w:val="00ED3848"/>
    <w:rsid w:val="00F24074"/>
    <w:rsid w:val="00F242EE"/>
    <w:rsid w:val="00F511B0"/>
    <w:rsid w:val="00F7340D"/>
    <w:rsid w:val="00F83EFB"/>
    <w:rsid w:val="00FC4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214"/>
    <w:pPr>
      <w:spacing w:after="160" w:line="259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255EA7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Normal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Normal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619A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619A7"/>
    <w:rPr>
      <w:rFonts w:cs="Times New Roman"/>
    </w:rPr>
  </w:style>
  <w:style w:type="paragraph" w:customStyle="1" w:styleId="xl84">
    <w:name w:val="xl84"/>
    <w:basedOn w:val="Normal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Normal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PageNumber">
    <w:name w:val="page number"/>
    <w:basedOn w:val="DefaultParagraphFont"/>
    <w:uiPriority w:val="99"/>
    <w:rsid w:val="00DE490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D3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D38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2062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2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2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2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2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2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2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2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2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2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2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2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2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2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2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2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217</TotalTime>
  <Pages>30</Pages>
  <Words>17248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user</cp:lastModifiedBy>
  <cp:revision>42</cp:revision>
  <cp:lastPrinted>2019-02-21T07:17:00Z</cp:lastPrinted>
  <dcterms:created xsi:type="dcterms:W3CDTF">2017-11-10T11:55:00Z</dcterms:created>
  <dcterms:modified xsi:type="dcterms:W3CDTF">2020-11-23T05:55:00Z</dcterms:modified>
</cp:coreProperties>
</file>